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19072D">
      <w:pPr>
        <w:rPr>
          <w:b/>
        </w:rPr>
      </w:pPr>
      <w:r>
        <w:rPr>
          <w:b/>
        </w:rPr>
        <w:t>MA212 Medical Assisting Lab IV</w:t>
      </w:r>
    </w:p>
    <w:p w:rsidR="0019072D" w:rsidRDefault="0019072D">
      <w:pPr>
        <w:rPr>
          <w:b/>
        </w:rPr>
      </w:pPr>
      <w:r>
        <w:rPr>
          <w:b/>
        </w:rPr>
        <w:t>Critical Thinking Questions</w:t>
      </w:r>
    </w:p>
    <w:p w:rsidR="0019072D" w:rsidRDefault="00C0463F">
      <w:pPr>
        <w:rPr>
          <w:b/>
        </w:rPr>
      </w:pPr>
      <w:r>
        <w:rPr>
          <w:b/>
        </w:rPr>
        <w:t>Week 2</w:t>
      </w:r>
    </w:p>
    <w:p w:rsidR="0019072D" w:rsidRDefault="0019072D">
      <w:pPr>
        <w:rPr>
          <w:b/>
        </w:rPr>
      </w:pPr>
    </w:p>
    <w:p w:rsidR="0019072D" w:rsidRDefault="0019072D">
      <w:pPr>
        <w:rPr>
          <w:b/>
        </w:rPr>
      </w:pPr>
      <w:r>
        <w:rPr>
          <w:b/>
        </w:rPr>
        <w:t>Name:_____________________________________________ Date:________________</w:t>
      </w:r>
    </w:p>
    <w:p w:rsidR="0019072D" w:rsidRDefault="0019072D">
      <w:pPr>
        <w:rPr>
          <w:b/>
        </w:rPr>
      </w:pPr>
    </w:p>
    <w:p w:rsidR="00DD22F7" w:rsidRDefault="00DD22F7" w:rsidP="00DD22F7">
      <w:pPr>
        <w:rPr>
          <w:b/>
        </w:rPr>
      </w:pPr>
      <w:r>
        <w:rPr>
          <w:b/>
        </w:rPr>
        <w:t>*All Answers Must be in Complete Sentences*</w:t>
      </w:r>
    </w:p>
    <w:p w:rsidR="00DD22F7" w:rsidRDefault="00DD22F7" w:rsidP="00DD22F7">
      <w:pPr>
        <w:rPr>
          <w:b/>
        </w:rPr>
      </w:pPr>
    </w:p>
    <w:p w:rsidR="0019072D" w:rsidRDefault="0019072D" w:rsidP="0019072D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Why are postmenopausal women more prone to a myocardial infarction than premenopausal </w:t>
      </w:r>
      <w:r w:rsidR="00777380">
        <w:t>women?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  <w:r>
        <w:br/>
      </w: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/>
    <w:p w:rsidR="00777380" w:rsidRDefault="00777380" w:rsidP="00777380">
      <w:pPr>
        <w:pStyle w:val="ListParagraph"/>
        <w:numPr>
          <w:ilvl w:val="0"/>
          <w:numId w:val="1"/>
        </w:numPr>
      </w:pPr>
      <w:r>
        <w:t>Why is it important for patients taking digitalis to take their pulse prior to taking the medication each day?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/>
    <w:p w:rsidR="00777380" w:rsidRDefault="00777380" w:rsidP="00777380">
      <w:pPr>
        <w:pStyle w:val="ListParagraph"/>
        <w:numPr>
          <w:ilvl w:val="0"/>
          <w:numId w:val="1"/>
        </w:numPr>
      </w:pPr>
      <w:r>
        <w:t>What is a bruit and what does it signify?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7380">
      <w:pPr>
        <w:pStyle w:val="ListParagraph"/>
      </w:pPr>
    </w:p>
    <w:p w:rsidR="00777380" w:rsidRDefault="00777380" w:rsidP="00777380">
      <w:pPr>
        <w:pStyle w:val="ListParagraph"/>
      </w:pPr>
      <w:r>
        <w:t>__________________________________________________________________</w:t>
      </w:r>
    </w:p>
    <w:p w:rsidR="00777380" w:rsidRDefault="00777380" w:rsidP="00775744"/>
    <w:p w:rsidR="00775744" w:rsidRDefault="00775744" w:rsidP="00775744">
      <w:pPr>
        <w:pStyle w:val="ListParagraph"/>
        <w:numPr>
          <w:ilvl w:val="0"/>
          <w:numId w:val="1"/>
        </w:numPr>
      </w:pPr>
      <w:r>
        <w:t>Identify the following:</w:t>
      </w:r>
    </w:p>
    <w:p w:rsidR="00775744" w:rsidRDefault="00775744" w:rsidP="00775744">
      <w:pPr>
        <w:pStyle w:val="ListParagraph"/>
      </w:pPr>
      <w:r>
        <w:t>Digoxin</w:t>
      </w:r>
    </w:p>
    <w:p w:rsidR="00775744" w:rsidRDefault="00775744" w:rsidP="00775744">
      <w:pPr>
        <w:pStyle w:val="ListParagraph"/>
      </w:pPr>
      <w:r>
        <w:t>D-dimer-level</w:t>
      </w:r>
    </w:p>
    <w:p w:rsidR="00775744" w:rsidRDefault="00775744" w:rsidP="00775744">
      <w:pPr>
        <w:pStyle w:val="ListParagraph"/>
      </w:pPr>
      <w:r>
        <w:t>Coumadin-level</w:t>
      </w:r>
    </w:p>
    <w:p w:rsidR="00775744" w:rsidRDefault="00775744" w:rsidP="00775744">
      <w:pPr>
        <w:pStyle w:val="ListParagraph"/>
      </w:pPr>
      <w:r>
        <w:t>CK-MB (</w:t>
      </w:r>
      <w:proofErr w:type="spellStart"/>
      <w:r>
        <w:t>Creatine</w:t>
      </w:r>
      <w:proofErr w:type="spellEnd"/>
      <w:r>
        <w:t xml:space="preserve"> Kinase MB) level</w:t>
      </w:r>
    </w:p>
    <w:p w:rsidR="00775744" w:rsidRDefault="00775744" w:rsidP="00775744">
      <w:pPr>
        <w:pStyle w:val="ListParagraph"/>
      </w:pPr>
      <w:r>
        <w:t>Troponin-level</w:t>
      </w:r>
    </w:p>
    <w:p w:rsidR="00775744" w:rsidRDefault="00775744" w:rsidP="00775744">
      <w:pPr>
        <w:pStyle w:val="ListParagraph"/>
      </w:pPr>
      <w:r>
        <w:t>Myoglobin- level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How are they used?__________________________________________________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 xml:space="preserve">When is this </w:t>
      </w:r>
      <w:r w:rsidR="00FA2868">
        <w:t xml:space="preserve">therapeutic drug </w:t>
      </w:r>
      <w:r>
        <w:t xml:space="preserve">level ordered? 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What does the test result mean?_______________________________________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Default="00775744" w:rsidP="00775744">
      <w:pPr>
        <w:pStyle w:val="ListParagraph"/>
      </w:pPr>
      <w:r>
        <w:t>________________________________________________________________</w:t>
      </w:r>
    </w:p>
    <w:p w:rsidR="00775744" w:rsidRDefault="00775744" w:rsidP="00775744">
      <w:pPr>
        <w:pStyle w:val="ListParagraph"/>
      </w:pPr>
    </w:p>
    <w:p w:rsidR="00775744" w:rsidRPr="0019072D" w:rsidRDefault="00775744" w:rsidP="00775744">
      <w:pPr>
        <w:pStyle w:val="ListParagraph"/>
      </w:pPr>
      <w:r>
        <w:t>________________________________________________________________</w:t>
      </w:r>
    </w:p>
    <w:sectPr w:rsidR="00775744" w:rsidRPr="0019072D" w:rsidSect="00DD22F7"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0DAC"/>
    <w:multiLevelType w:val="hybridMultilevel"/>
    <w:tmpl w:val="CC58D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72D"/>
    <w:rsid w:val="00031EDD"/>
    <w:rsid w:val="0019072D"/>
    <w:rsid w:val="00775744"/>
    <w:rsid w:val="00777380"/>
    <w:rsid w:val="00B357C8"/>
    <w:rsid w:val="00C0463F"/>
    <w:rsid w:val="00D90BBC"/>
    <w:rsid w:val="00DD22F7"/>
    <w:rsid w:val="00E52680"/>
    <w:rsid w:val="00FA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A57026-1DD8-4B9B-BCF0-5708BD5A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7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E1AB17C9</Template>
  <TotalTime>0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Mary S. Ellingwood</cp:lastModifiedBy>
  <cp:revision>2</cp:revision>
  <dcterms:created xsi:type="dcterms:W3CDTF">2016-03-30T14:10:00Z</dcterms:created>
  <dcterms:modified xsi:type="dcterms:W3CDTF">2016-03-30T14:10:00Z</dcterms:modified>
</cp:coreProperties>
</file>